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F2" w:rsidRDefault="007A53F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A53F2" w:rsidRDefault="007A53F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7A53F2" w:rsidRDefault="007A53F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A53F2" w:rsidRDefault="007A53F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7A53F2" w:rsidRDefault="007A53F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33F86">
        <w:rPr>
          <w:sz w:val="28"/>
          <w:szCs w:val="28"/>
          <w:u w:val="single"/>
        </w:rPr>
        <w:t>23.08.2017 г.№ 32/9</w:t>
      </w:r>
    </w:p>
    <w:p w:rsidR="007A53F2" w:rsidRDefault="007A53F2" w:rsidP="00195C21"/>
    <w:p w:rsidR="007A53F2" w:rsidRDefault="007A53F2" w:rsidP="00195C21"/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Правила землепользования и застройки </w:t>
      </w:r>
    </w:p>
    <w:p w:rsidR="007A53F2" w:rsidRDefault="007A53F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Октябрьского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7A53F2" w:rsidRDefault="007A53F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7A53F2" w:rsidRDefault="007A53F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7A53F2" w:rsidRDefault="007A53F2" w:rsidP="00195C21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p w:rsidR="007A53F2" w:rsidRDefault="007A53F2"/>
    <w:sectPr w:rsidR="007A53F2" w:rsidSect="005D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0A6CAE"/>
    <w:rsid w:val="001247D4"/>
    <w:rsid w:val="00195C21"/>
    <w:rsid w:val="00205491"/>
    <w:rsid w:val="00311BE5"/>
    <w:rsid w:val="003E7D20"/>
    <w:rsid w:val="005B2665"/>
    <w:rsid w:val="005D22A2"/>
    <w:rsid w:val="00713D32"/>
    <w:rsid w:val="00726414"/>
    <w:rsid w:val="007A53F2"/>
    <w:rsid w:val="00933F86"/>
    <w:rsid w:val="00C523E0"/>
    <w:rsid w:val="00C8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38</Words>
  <Characters>219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14</cp:revision>
  <cp:lastPrinted>2017-08-17T12:30:00Z</cp:lastPrinted>
  <dcterms:created xsi:type="dcterms:W3CDTF">2016-11-28T15:39:00Z</dcterms:created>
  <dcterms:modified xsi:type="dcterms:W3CDTF">2017-08-30T07:02:00Z</dcterms:modified>
</cp:coreProperties>
</file>